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CDAA4E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AD4FF3">
        <w:rPr>
          <w:b/>
          <w:noProof/>
          <w:sz w:val="24"/>
        </w:rPr>
        <w:t>443</w:t>
      </w:r>
    </w:p>
    <w:p w14:paraId="0E874A83" w14:textId="168B6C6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FDD4B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7237E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EB962" w:rsidR="001E41F3" w:rsidRPr="00410371" w:rsidRDefault="00AD4FF3" w:rsidP="00AD4F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0018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69EC7" w:rsidR="001E41F3" w:rsidRPr="00410371" w:rsidRDefault="00257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993C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B8512" w14:textId="77777777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306CCD0C" w14:textId="5E935C34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708AA7DE" w14:textId="764B5F48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6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80A4C" w14:textId="77777777" w:rsidR="00257692" w:rsidRDefault="00257692" w:rsidP="002576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31C656EC" w14:textId="35C1A386" w:rsidR="00257692" w:rsidRPr="00C05CD0" w:rsidRDefault="00257692" w:rsidP="00257692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</w:tc>
      </w:tr>
      <w:tr w:rsidR="002576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B2631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A2A4" w:rsidR="001E41F3" w:rsidRDefault="00C05CD0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7892A2D2" w14:textId="77777777" w:rsidR="0047237E" w:rsidRPr="004D3578" w:rsidRDefault="0047237E" w:rsidP="0047237E">
      <w:pPr>
        <w:pStyle w:val="1"/>
      </w:pPr>
      <w:bookmarkStart w:id="2" w:name="_Toc34219388"/>
      <w:bookmarkStart w:id="3" w:name="_Toc34739710"/>
      <w:bookmarkStart w:id="4" w:name="_Toc34739957"/>
      <w:bookmarkStart w:id="5" w:name="_Toc34749429"/>
      <w:bookmarkStart w:id="6" w:name="_Toc35936316"/>
      <w:bookmarkStart w:id="7" w:name="_Toc36462491"/>
      <w:bookmarkStart w:id="8" w:name="_Toc45030992"/>
      <w:bookmarkStart w:id="9" w:name="_Toc51872096"/>
      <w:bookmarkStart w:id="10" w:name="_Toc5858697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7D3F89" w14:textId="77777777" w:rsidR="0047237E" w:rsidRPr="004D3578" w:rsidRDefault="0047237E" w:rsidP="0047237E">
      <w:r w:rsidRPr="004D3578">
        <w:t>The following documents contain provisions which, through reference in this text, constitute provisions of the present document.</w:t>
      </w:r>
    </w:p>
    <w:p w14:paraId="5BFB3E50" w14:textId="77777777" w:rsidR="0047237E" w:rsidRPr="004D3578" w:rsidRDefault="0047237E" w:rsidP="0047237E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927135" w14:textId="77777777" w:rsidR="0047237E" w:rsidRPr="004D3578" w:rsidRDefault="0047237E" w:rsidP="0047237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0DD88C" w14:textId="77777777" w:rsidR="0047237E" w:rsidRPr="004D3578" w:rsidRDefault="0047237E" w:rsidP="0047237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1"/>
    <w:bookmarkEnd w:id="12"/>
    <w:bookmarkEnd w:id="13"/>
    <w:bookmarkEnd w:id="14"/>
    <w:p w14:paraId="3739219E" w14:textId="77777777" w:rsidR="0047237E" w:rsidRDefault="0047237E" w:rsidP="0047237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5CB6B10" w14:textId="77777777" w:rsidR="0047237E" w:rsidRPr="005E4D39" w:rsidRDefault="0047237E" w:rsidP="0047237E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07D7154A" w14:textId="77777777" w:rsidR="0047237E" w:rsidRPr="005E4D39" w:rsidRDefault="0047237E" w:rsidP="0047237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61586E81" w14:textId="77777777" w:rsidR="0047237E" w:rsidRPr="005E4D39" w:rsidRDefault="0047237E" w:rsidP="0047237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189434AA" w14:textId="77777777" w:rsidR="0047237E" w:rsidRDefault="0047237E" w:rsidP="0047237E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08B52385" w14:textId="7E4B8950" w:rsidR="0047237E" w:rsidRDefault="0047237E" w:rsidP="0047237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5" w:author="Huawei" w:date="2021-02-15T21:49:00Z">
        <w:r w:rsidDel="0047237E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6" w:author="Huawei" w:date="2021-02-15T21:49:00Z">
        <w:r w:rsidRPr="00034461">
          <w:rPr>
            <w:lang w:val="en-US"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17" w:author="Huawei" w:date="2021-02-15T21:49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8" w:author="Huawei" w:date="2021-02-15T21:49:00Z">
        <w:r w:rsidDel="0047237E">
          <w:rPr>
            <w:rStyle w:val="aa"/>
            <w:lang w:val="en-US"/>
          </w:rPr>
          <w:fldChar w:fldCharType="begin"/>
        </w:r>
        <w:r w:rsidDel="0047237E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47237E">
          <w:rPr>
            <w:rStyle w:val="aa"/>
            <w:lang w:val="en-US"/>
          </w:rPr>
          <w:fldChar w:fldCharType="separate"/>
        </w:r>
        <w:r w:rsidRPr="008D71DE" w:rsidDel="0047237E">
          <w:rPr>
            <w:rStyle w:val="aa"/>
            <w:lang w:val="en-US"/>
          </w:rPr>
          <w:delText>https://github.com/OAI/OpenAPI-Specification/blob/master/versions/3.0.0.md</w:delText>
        </w:r>
        <w:r w:rsidDel="0047237E">
          <w:rPr>
            <w:rStyle w:val="aa"/>
            <w:lang w:val="en-US"/>
          </w:rPr>
          <w:fldChar w:fldCharType="end"/>
        </w:r>
        <w:r w:rsidDel="0047237E">
          <w:rPr>
            <w:lang w:val="en-US"/>
          </w:rPr>
          <w:delText>.</w:delText>
        </w:r>
      </w:del>
    </w:p>
    <w:p w14:paraId="28205CEA" w14:textId="77777777" w:rsidR="0047237E" w:rsidRDefault="0047237E" w:rsidP="0047237E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C994E4D" w14:textId="77777777" w:rsidR="0047237E" w:rsidRPr="00E535AD" w:rsidRDefault="0047237E" w:rsidP="0047237E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05DE340" w14:textId="77777777" w:rsidR="0047237E" w:rsidRPr="00E535AD" w:rsidRDefault="0047237E" w:rsidP="0047237E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CE3CAB7" w14:textId="77777777" w:rsidR="0047237E" w:rsidRPr="00986E88" w:rsidRDefault="0047237E" w:rsidP="0047237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E4BEB9" w14:textId="77777777" w:rsidR="0047237E" w:rsidRPr="00986E88" w:rsidRDefault="0047237E" w:rsidP="0047237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7759CCB" w14:textId="77777777" w:rsidR="0047237E" w:rsidRPr="00986E88" w:rsidRDefault="0047237E" w:rsidP="0047237E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60CEC91" w14:textId="77777777" w:rsidR="0047237E" w:rsidRDefault="0047237E" w:rsidP="0047237E">
      <w:pPr>
        <w:pStyle w:val="EX"/>
      </w:pPr>
      <w:r>
        <w:t>[13]</w:t>
      </w:r>
      <w:r>
        <w:tab/>
        <w:t>IETF RFC 7807: "Problem Details for HTTP APIs".</w:t>
      </w:r>
    </w:p>
    <w:p w14:paraId="28DC41D5" w14:textId="77777777" w:rsidR="0047237E" w:rsidRDefault="0047237E" w:rsidP="0047237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</w:t>
      </w:r>
      <w:r>
        <w:rPr>
          <w:noProof/>
          <w:lang w:eastAsia="zh-CN"/>
        </w:rPr>
        <w:t>3</w:t>
      </w:r>
      <w:r w:rsidRPr="00986E88">
        <w:rPr>
          <w:noProof/>
          <w:lang w:eastAsia="zh-CN"/>
        </w:rPr>
        <w:t>.</w:t>
      </w:r>
      <w:r>
        <w:rPr>
          <w:noProof/>
          <w:lang w:eastAsia="zh-CN"/>
        </w:rPr>
        <w:t>122</w:t>
      </w:r>
      <w:r w:rsidRPr="00986E88">
        <w:rPr>
          <w:noProof/>
          <w:lang w:eastAsia="zh-CN"/>
        </w:rPr>
        <w:t>: "</w:t>
      </w:r>
      <w:r w:rsidRPr="00490FF9">
        <w:rPr>
          <w:noProof/>
          <w:lang w:eastAsia="zh-CN"/>
        </w:rPr>
        <w:t>Non-Access-Stratum (NAS) functions related to Mobile Station (MS) in idle mode</w:t>
      </w:r>
      <w:r w:rsidRPr="00986E88">
        <w:rPr>
          <w:noProof/>
          <w:lang w:eastAsia="zh-CN"/>
        </w:rPr>
        <w:t>".</w:t>
      </w:r>
    </w:p>
    <w:p w14:paraId="24D642FA" w14:textId="77777777" w:rsidR="0047237E" w:rsidRDefault="0047237E" w:rsidP="0047237E">
      <w:pPr>
        <w:pStyle w:val="EX"/>
      </w:pPr>
      <w:r w:rsidRPr="00490FF9">
        <w:t>[</w:t>
      </w:r>
      <w:r>
        <w:t>15</w:t>
      </w:r>
      <w:r w:rsidRPr="00490FF9">
        <w:t>]</w:t>
      </w:r>
      <w:r w:rsidRPr="00490FF9">
        <w:tab/>
        <w:t>3GPP</w:t>
      </w:r>
      <w:r>
        <w:t> </w:t>
      </w:r>
      <w:r w:rsidRPr="00490FF9">
        <w:t>TS</w:t>
      </w:r>
      <w:r>
        <w:t> </w:t>
      </w:r>
      <w:r w:rsidRPr="00490FF9">
        <w:t>29.503: "5G System; Unified Data Management Services; Stage 3".</w:t>
      </w:r>
    </w:p>
    <w:p w14:paraId="4AD425F2" w14:textId="77777777" w:rsidR="0047237E" w:rsidRDefault="0047237E" w:rsidP="0047237E">
      <w:pPr>
        <w:pStyle w:val="EX"/>
        <w:rPr>
          <w:noProof/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16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47C08670" w14:textId="77777777" w:rsidR="0047237E" w:rsidRDefault="0047237E" w:rsidP="0047237E">
      <w:pPr>
        <w:pStyle w:val="EX"/>
      </w:pPr>
      <w:r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74482C">
        <w:t>"</w:t>
      </w:r>
      <w:r>
        <w:t>.</w:t>
      </w:r>
    </w:p>
    <w:p w14:paraId="66C9C957" w14:textId="77777777" w:rsidR="0047237E" w:rsidRPr="00D86F90" w:rsidRDefault="0047237E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5C3CE" w14:textId="77777777" w:rsidR="00523AB9" w:rsidRDefault="00523AB9">
      <w:r>
        <w:separator/>
      </w:r>
    </w:p>
  </w:endnote>
  <w:endnote w:type="continuationSeparator" w:id="0">
    <w:p w14:paraId="2D09CC5D" w14:textId="77777777" w:rsidR="00523AB9" w:rsidRDefault="0052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D355B" w14:textId="77777777" w:rsidR="00523AB9" w:rsidRDefault="00523AB9">
      <w:r>
        <w:separator/>
      </w:r>
    </w:p>
  </w:footnote>
  <w:footnote w:type="continuationSeparator" w:id="0">
    <w:p w14:paraId="28B897EF" w14:textId="77777777" w:rsidR="00523AB9" w:rsidRDefault="00523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23A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23A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61"/>
    <w:rsid w:val="000628F9"/>
    <w:rsid w:val="000A6394"/>
    <w:rsid w:val="000B78BA"/>
    <w:rsid w:val="000B7FED"/>
    <w:rsid w:val="000C038A"/>
    <w:rsid w:val="000C6598"/>
    <w:rsid w:val="000D0066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57692"/>
    <w:rsid w:val="0026004D"/>
    <w:rsid w:val="002640DD"/>
    <w:rsid w:val="00265E3B"/>
    <w:rsid w:val="00275D12"/>
    <w:rsid w:val="00284FEB"/>
    <w:rsid w:val="002860C4"/>
    <w:rsid w:val="0029528F"/>
    <w:rsid w:val="002B5741"/>
    <w:rsid w:val="002D36DF"/>
    <w:rsid w:val="002E472E"/>
    <w:rsid w:val="002E64DC"/>
    <w:rsid w:val="00305409"/>
    <w:rsid w:val="00312CEC"/>
    <w:rsid w:val="003155AC"/>
    <w:rsid w:val="0034029F"/>
    <w:rsid w:val="00342822"/>
    <w:rsid w:val="003609EF"/>
    <w:rsid w:val="0036231A"/>
    <w:rsid w:val="00374DD4"/>
    <w:rsid w:val="003D454E"/>
    <w:rsid w:val="003E1A36"/>
    <w:rsid w:val="00410371"/>
    <w:rsid w:val="004215D0"/>
    <w:rsid w:val="004242F1"/>
    <w:rsid w:val="0047237E"/>
    <w:rsid w:val="00474B94"/>
    <w:rsid w:val="004825FB"/>
    <w:rsid w:val="004B75B7"/>
    <w:rsid w:val="0051580D"/>
    <w:rsid w:val="00523AB9"/>
    <w:rsid w:val="00537C22"/>
    <w:rsid w:val="00547111"/>
    <w:rsid w:val="00550A06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91E39"/>
    <w:rsid w:val="00792342"/>
    <w:rsid w:val="007977A8"/>
    <w:rsid w:val="007B512A"/>
    <w:rsid w:val="007C2097"/>
    <w:rsid w:val="007D6A07"/>
    <w:rsid w:val="007F5E26"/>
    <w:rsid w:val="007F715E"/>
    <w:rsid w:val="007F7259"/>
    <w:rsid w:val="008040A8"/>
    <w:rsid w:val="008279FA"/>
    <w:rsid w:val="008626E7"/>
    <w:rsid w:val="00870EE7"/>
    <w:rsid w:val="008863B9"/>
    <w:rsid w:val="0089666F"/>
    <w:rsid w:val="00897E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729EC"/>
    <w:rsid w:val="00A7671C"/>
    <w:rsid w:val="00A82851"/>
    <w:rsid w:val="00AA2CBC"/>
    <w:rsid w:val="00AA774C"/>
    <w:rsid w:val="00AC5820"/>
    <w:rsid w:val="00AD1CD8"/>
    <w:rsid w:val="00AD4FF3"/>
    <w:rsid w:val="00B00F01"/>
    <w:rsid w:val="00B258BB"/>
    <w:rsid w:val="00B52AAE"/>
    <w:rsid w:val="00B603E3"/>
    <w:rsid w:val="00B67B97"/>
    <w:rsid w:val="00B968C8"/>
    <w:rsid w:val="00BA3EC5"/>
    <w:rsid w:val="00BA51D9"/>
    <w:rsid w:val="00BA6F83"/>
    <w:rsid w:val="00BB279F"/>
    <w:rsid w:val="00BB5DFC"/>
    <w:rsid w:val="00BD279D"/>
    <w:rsid w:val="00BD6BB8"/>
    <w:rsid w:val="00C05CD0"/>
    <w:rsid w:val="00C66BA2"/>
    <w:rsid w:val="00C95985"/>
    <w:rsid w:val="00CB5EC6"/>
    <w:rsid w:val="00CC5026"/>
    <w:rsid w:val="00CC68D0"/>
    <w:rsid w:val="00CF7936"/>
    <w:rsid w:val="00D03F9A"/>
    <w:rsid w:val="00D06D51"/>
    <w:rsid w:val="00D24991"/>
    <w:rsid w:val="00D35EE3"/>
    <w:rsid w:val="00D50255"/>
    <w:rsid w:val="00D57EDF"/>
    <w:rsid w:val="00D66520"/>
    <w:rsid w:val="00D86F90"/>
    <w:rsid w:val="00DE34CF"/>
    <w:rsid w:val="00DE3912"/>
    <w:rsid w:val="00DF5CDE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7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TALChar">
    <w:name w:val="TAL Char"/>
    <w:link w:val="TAL"/>
    <w:qFormat/>
    <w:locked/>
    <w:rsid w:val="00537C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7C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3A0B2-F0CF-40AA-84A0-E5BAC9EEE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2021-02-16T13:23:00Z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(3)zALDylJOKDxioIXQhgt+XvLVReAlxV+hmf6corEiYWg++y1uvVQO9bnDwDuOdMpy6Pw3IfeL
8v1ltp8OPWUfOiEgOdPQwYnA6j8ZTBlTeVOPHtXhbWhn7zUL9FDqG0vo547qS7pgvBxqUTtU
CgtjvJF1geKSCW3HLxJy67onx9sIlRZQx0zyWZnvpRUeSTolDkvF0qMF8nCpCMLTUvQzbOic
dwI+P068pkq5eJbCaX</vt:lpwstr>
  </property>
  <property fmtid="{D5CDD505-2E9C-101B-9397-08002B2CF9AE}" pid="22" name="_2015_ms_pID_7253431">
    <vt:lpwstr>0gfxtieDG31zW3mPFsFzZUrKh/K92EZf8FlKN6hF0zX+Il6xN0eNUd
XR2our/7Y9FzzhuGOryuXUZxNVAjB61JgJthWvvSUwSbaK4k2m5e7X1sVNX7XOd4yz4DGaT6
28/ElUZ0K30gWjYFW1I6CBrZHMzHOcxpIkCoTE0z6F1EGybNcq4Cbi/U0W+aWMB3BqUXr75n
9j5euffnkdk3cA3A2wsTK+dDTSQn8jOijrB9</vt:lpwstr>
  </property>
  <property fmtid="{D5CDD505-2E9C-101B-9397-08002B2CF9AE}" pid="23" name="_2015_ms_pID_7253432">
    <vt:lpwstr>cA==</vt:lpwstr>
  </property>
</Properties>
</file>